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EEC74" w14:textId="77777777" w:rsidR="005D2EF4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fl.1443)</w:t>
      </w:r>
    </w:p>
    <w:p w14:paraId="1932035F" w14:textId="77777777" w:rsidR="005D2EF4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B81646" w14:textId="77777777" w:rsidR="005D2EF4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3B4F33" w14:textId="77777777" w:rsidR="005D2EF4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Jun.1443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695A3436" w14:textId="77777777" w:rsidR="005D2EF4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Carminow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491EFE8" w14:textId="77777777" w:rsidR="005D2EF4" w:rsidRDefault="005D2EF4" w:rsidP="005D2EF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/>
          <w:sz w:val="24"/>
          <w:szCs w:val="24"/>
        </w:rPr>
        <w:t xml:space="preserve"> 26-97)</w:t>
      </w:r>
    </w:p>
    <w:p w14:paraId="2DAD6D86" w14:textId="77777777" w:rsidR="005D2EF4" w:rsidRDefault="005D2EF4" w:rsidP="005D2EF4">
      <w:pPr>
        <w:pStyle w:val="NoSpacing"/>
        <w:rPr>
          <w:rFonts w:ascii="Times New Roman" w:hAnsi="Times New Roman"/>
          <w:sz w:val="24"/>
          <w:szCs w:val="24"/>
        </w:rPr>
      </w:pPr>
    </w:p>
    <w:p w14:paraId="714F8A23" w14:textId="77777777" w:rsidR="005D2EF4" w:rsidRDefault="005D2EF4" w:rsidP="005D2EF4">
      <w:pPr>
        <w:pStyle w:val="NoSpacing"/>
        <w:rPr>
          <w:rFonts w:ascii="Times New Roman" w:hAnsi="Times New Roman"/>
          <w:sz w:val="24"/>
          <w:szCs w:val="24"/>
        </w:rPr>
      </w:pPr>
    </w:p>
    <w:p w14:paraId="13736677" w14:textId="77777777" w:rsidR="005D2EF4" w:rsidRPr="00C33908" w:rsidRDefault="005D2EF4" w:rsidP="005D2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April 2021</w:t>
      </w:r>
    </w:p>
    <w:p w14:paraId="15253604" w14:textId="4D2E9F8C" w:rsidR="00BA00AB" w:rsidRPr="005D2EF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D2E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5C66DB" w14:textId="77777777" w:rsidR="005D2EF4" w:rsidRDefault="005D2EF4" w:rsidP="009139A6">
      <w:r>
        <w:separator/>
      </w:r>
    </w:p>
  </w:endnote>
  <w:endnote w:type="continuationSeparator" w:id="0">
    <w:p w14:paraId="7A970D48" w14:textId="77777777" w:rsidR="005D2EF4" w:rsidRDefault="005D2E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B2C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2DF9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56E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5E502" w14:textId="77777777" w:rsidR="005D2EF4" w:rsidRDefault="005D2EF4" w:rsidP="009139A6">
      <w:r>
        <w:separator/>
      </w:r>
    </w:p>
  </w:footnote>
  <w:footnote w:type="continuationSeparator" w:id="0">
    <w:p w14:paraId="66D30A60" w14:textId="77777777" w:rsidR="005D2EF4" w:rsidRDefault="005D2E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F6A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E82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BA83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EF4"/>
    <w:rsid w:val="000666E0"/>
    <w:rsid w:val="002510B7"/>
    <w:rsid w:val="005C130B"/>
    <w:rsid w:val="005D2EF4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D9E99"/>
  <w15:chartTrackingRefBased/>
  <w15:docId w15:val="{7AE3CEB1-8E8E-4BDC-AEBF-BFF8DD526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2021-04-08T19:14:00Z</dcterms:created>
  <dcterms:modified xsi:type="dcterms:W3CDTF">2021-04-08T19:14:00Z</dcterms:modified>
</cp:coreProperties>
</file>